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EF5B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SPRINGET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26322D6F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Sandwich, Kent.   </w:t>
      </w:r>
    </w:p>
    <w:p w14:paraId="6E05B7B7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65D0C1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065DE6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44CF5AE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779E5BC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6F28C0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7B2437" w14:textId="77777777" w:rsidR="00DD5963" w:rsidRDefault="00DD5963" w:rsidP="00DD59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496C38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C4B2E" w14:textId="77777777" w:rsidR="00DD5963" w:rsidRDefault="00DD5963" w:rsidP="009139A6">
      <w:r>
        <w:separator/>
      </w:r>
    </w:p>
  </w:endnote>
  <w:endnote w:type="continuationSeparator" w:id="0">
    <w:p w14:paraId="62614481" w14:textId="77777777" w:rsidR="00DD5963" w:rsidRDefault="00DD59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ED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F06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BE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65B1F" w14:textId="77777777" w:rsidR="00DD5963" w:rsidRDefault="00DD5963" w:rsidP="009139A6">
      <w:r>
        <w:separator/>
      </w:r>
    </w:p>
  </w:footnote>
  <w:footnote w:type="continuationSeparator" w:id="0">
    <w:p w14:paraId="4E3FFE6E" w14:textId="77777777" w:rsidR="00DD5963" w:rsidRDefault="00DD59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33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377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72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6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596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DA41E"/>
  <w15:chartTrackingRefBased/>
  <w15:docId w15:val="{C01121C3-FEB1-4DF9-9A0B-76D51CB3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59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2022-10-08T19:31:00Z</dcterms:created>
  <dcterms:modified xsi:type="dcterms:W3CDTF">2022-10-08T19:31:00Z</dcterms:modified>
</cp:coreProperties>
</file>